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42F2" w14:textId="3902161D" w:rsidR="006E5D65" w:rsidRPr="005F1CF1" w:rsidRDefault="00D8678B" w:rsidP="005F1CF1">
      <w:pPr>
        <w:pStyle w:val="Pytania"/>
        <w:spacing w:before="100" w:beforeAutospacing="1" w:after="100" w:afterAutospacing="1"/>
        <w:jc w:val="right"/>
        <w:rPr>
          <w:rFonts w:ascii="Corbel" w:hAnsi="Corbel"/>
          <w:sz w:val="22"/>
          <w:szCs w:val="22"/>
        </w:rPr>
      </w:pPr>
      <w:r w:rsidRPr="005F1CF1">
        <w:rPr>
          <w:rFonts w:ascii="Corbel" w:hAnsi="Corbel"/>
          <w:sz w:val="22"/>
          <w:szCs w:val="22"/>
        </w:rPr>
        <w:t xml:space="preserve">Załącznik nr </w:t>
      </w:r>
      <w:r w:rsidR="006F31E2" w:rsidRPr="005F1CF1">
        <w:rPr>
          <w:rFonts w:ascii="Corbel" w:hAnsi="Corbel"/>
          <w:sz w:val="22"/>
          <w:szCs w:val="22"/>
        </w:rPr>
        <w:t>1.5</w:t>
      </w:r>
      <w:r w:rsidRPr="005F1CF1">
        <w:rPr>
          <w:rFonts w:ascii="Corbel" w:hAnsi="Corbel"/>
          <w:sz w:val="22"/>
          <w:szCs w:val="22"/>
        </w:rPr>
        <w:t xml:space="preserve"> do Zarządzenia</w:t>
      </w:r>
      <w:r w:rsidR="002A22BF" w:rsidRPr="005F1CF1">
        <w:rPr>
          <w:rFonts w:ascii="Corbel" w:hAnsi="Corbel"/>
          <w:sz w:val="22"/>
          <w:szCs w:val="22"/>
        </w:rPr>
        <w:t xml:space="preserve"> Rektora UR </w:t>
      </w:r>
      <w:r w:rsidR="00CD6897" w:rsidRPr="005F1CF1">
        <w:rPr>
          <w:rFonts w:ascii="Corbel" w:hAnsi="Corbel"/>
          <w:sz w:val="22"/>
          <w:szCs w:val="22"/>
        </w:rPr>
        <w:t xml:space="preserve">nr </w:t>
      </w:r>
      <w:r w:rsidR="0D5A47F8" w:rsidRPr="005F1CF1">
        <w:rPr>
          <w:rFonts w:ascii="Corbel" w:hAnsi="Corbel"/>
          <w:sz w:val="22"/>
          <w:szCs w:val="22"/>
        </w:rPr>
        <w:t>61</w:t>
      </w:r>
      <w:r w:rsidR="00A00233" w:rsidRPr="005F1CF1">
        <w:rPr>
          <w:rFonts w:ascii="Corbel" w:hAnsi="Corbel"/>
          <w:sz w:val="22"/>
          <w:szCs w:val="22"/>
        </w:rPr>
        <w:t>/202</w:t>
      </w:r>
      <w:r w:rsidR="5C724ACF" w:rsidRPr="005F1CF1">
        <w:rPr>
          <w:rFonts w:ascii="Corbel" w:hAnsi="Corbel"/>
          <w:sz w:val="22"/>
          <w:szCs w:val="22"/>
        </w:rPr>
        <w:t>5</w:t>
      </w:r>
    </w:p>
    <w:p w14:paraId="54F500E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30603A" w14:textId="6325B3EC" w:rsidR="0085747A" w:rsidRPr="009C54AE" w:rsidRDefault="0071620A" w:rsidP="595490D7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95490D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E87C88" w:rsidRPr="595490D7">
        <w:rPr>
          <w:rFonts w:ascii="Corbel" w:hAnsi="Corbel"/>
          <w:i/>
          <w:iCs/>
          <w:smallCaps/>
          <w:sz w:val="24"/>
          <w:szCs w:val="24"/>
        </w:rPr>
        <w:t xml:space="preserve"> 20</w:t>
      </w:r>
      <w:r w:rsidR="00A00233" w:rsidRPr="595490D7">
        <w:rPr>
          <w:rFonts w:ascii="Corbel" w:hAnsi="Corbel"/>
          <w:i/>
          <w:iCs/>
          <w:smallCaps/>
          <w:sz w:val="24"/>
          <w:szCs w:val="24"/>
        </w:rPr>
        <w:t>2</w:t>
      </w:r>
      <w:r w:rsidR="3DD44FFD" w:rsidRPr="595490D7">
        <w:rPr>
          <w:rFonts w:ascii="Corbel" w:hAnsi="Corbel"/>
          <w:i/>
          <w:iCs/>
          <w:smallCaps/>
          <w:sz w:val="24"/>
          <w:szCs w:val="24"/>
        </w:rPr>
        <w:t>5</w:t>
      </w:r>
      <w:r w:rsidR="00E87C88" w:rsidRPr="595490D7">
        <w:rPr>
          <w:rFonts w:ascii="Corbel" w:hAnsi="Corbel"/>
          <w:i/>
          <w:iCs/>
          <w:smallCaps/>
          <w:sz w:val="24"/>
          <w:szCs w:val="24"/>
        </w:rPr>
        <w:t xml:space="preserve"> – </w:t>
      </w:r>
      <w:r w:rsidR="0065494D" w:rsidRPr="595490D7">
        <w:rPr>
          <w:rFonts w:ascii="Corbel" w:hAnsi="Corbel"/>
          <w:i/>
          <w:iCs/>
          <w:smallCaps/>
          <w:sz w:val="24"/>
          <w:szCs w:val="24"/>
        </w:rPr>
        <w:t>20</w:t>
      </w:r>
      <w:r w:rsidR="4145168F" w:rsidRPr="595490D7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8E887C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ACEC87" w14:textId="790EB733" w:rsidR="00445970" w:rsidRPr="00EA4832" w:rsidRDefault="00E87C8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2D4E78">
        <w:rPr>
          <w:rFonts w:ascii="Corbel" w:hAnsi="Corbel"/>
          <w:sz w:val="20"/>
          <w:szCs w:val="20"/>
        </w:rPr>
        <w:t xml:space="preserve"> </w:t>
      </w:r>
      <w:r w:rsidR="0065494D">
        <w:rPr>
          <w:rFonts w:ascii="Corbel" w:hAnsi="Corbel"/>
          <w:sz w:val="20"/>
          <w:szCs w:val="20"/>
        </w:rPr>
        <w:t>202</w:t>
      </w:r>
      <w:r w:rsidR="3E06FD9B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</w:t>
      </w:r>
      <w:r w:rsidR="7EE6ACBD">
        <w:rPr>
          <w:rFonts w:ascii="Corbel" w:hAnsi="Corbel"/>
          <w:sz w:val="20"/>
          <w:szCs w:val="20"/>
        </w:rPr>
        <w:t>2030</w:t>
      </w:r>
    </w:p>
    <w:p w14:paraId="23FAC2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CF8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2A4C477" w14:textId="77777777" w:rsidTr="595490D7">
        <w:tc>
          <w:tcPr>
            <w:tcW w:w="2694" w:type="dxa"/>
            <w:vAlign w:val="center"/>
          </w:tcPr>
          <w:p w14:paraId="1A9B3A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32A9B1" w14:textId="6BCAFF7A" w:rsidR="0085747A" w:rsidRPr="009C54AE" w:rsidRDefault="00787D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</w:t>
            </w:r>
            <w:r w:rsidR="000A547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 xml:space="preserve"> program</w:t>
            </w:r>
            <w:r w:rsidR="00463C50">
              <w:rPr>
                <w:rFonts w:ascii="Corbel" w:hAnsi="Corbel"/>
                <w:b w:val="0"/>
                <w:sz w:val="24"/>
                <w:szCs w:val="24"/>
              </w:rPr>
              <w:t xml:space="preserve">u 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>pracy w przedszkolu</w:t>
            </w:r>
          </w:p>
        </w:tc>
      </w:tr>
      <w:tr w:rsidR="0085747A" w:rsidRPr="009C54AE" w14:paraId="6C66637A" w14:textId="77777777" w:rsidTr="595490D7">
        <w:tc>
          <w:tcPr>
            <w:tcW w:w="2694" w:type="dxa"/>
            <w:vAlign w:val="center"/>
          </w:tcPr>
          <w:p w14:paraId="4611E8E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1312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616871D" w14:textId="77777777" w:rsidTr="595490D7">
        <w:tc>
          <w:tcPr>
            <w:tcW w:w="2694" w:type="dxa"/>
            <w:vAlign w:val="center"/>
          </w:tcPr>
          <w:p w14:paraId="2F032A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8C8D54" w14:textId="49E473DB" w:rsidR="0085747A" w:rsidRPr="009C54AE" w:rsidRDefault="007D1419" w:rsidP="595490D7">
            <w:pPr>
              <w:pStyle w:val="Odpowiedzi"/>
              <w:spacing w:beforeAutospacing="1" w:afterAutospacing="1"/>
            </w:pPr>
            <w:r w:rsidRPr="595490D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FB375B7" w14:textId="77777777" w:rsidTr="595490D7">
        <w:tc>
          <w:tcPr>
            <w:tcW w:w="2694" w:type="dxa"/>
            <w:vAlign w:val="center"/>
          </w:tcPr>
          <w:p w14:paraId="394A3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D9AC4A" w14:textId="77777777" w:rsidR="0085747A" w:rsidRPr="009C54AE" w:rsidRDefault="008669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25E570" w14:textId="77777777" w:rsidTr="595490D7">
        <w:tc>
          <w:tcPr>
            <w:tcW w:w="2694" w:type="dxa"/>
            <w:vAlign w:val="center"/>
          </w:tcPr>
          <w:p w14:paraId="12B7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0501E1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EEC4BC0" w14:textId="77777777" w:rsidTr="595490D7">
        <w:tc>
          <w:tcPr>
            <w:tcW w:w="2694" w:type="dxa"/>
            <w:vAlign w:val="center"/>
          </w:tcPr>
          <w:p w14:paraId="2CDFC53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DAC6B" w14:textId="77777777" w:rsidR="0085747A" w:rsidRPr="009C54AE" w:rsidRDefault="0065494D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062E1BA" w14:textId="77777777" w:rsidTr="595490D7">
        <w:tc>
          <w:tcPr>
            <w:tcW w:w="2694" w:type="dxa"/>
            <w:vAlign w:val="center"/>
          </w:tcPr>
          <w:p w14:paraId="4A22FE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AA183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891876" w14:textId="77777777" w:rsidTr="595490D7">
        <w:tc>
          <w:tcPr>
            <w:tcW w:w="2694" w:type="dxa"/>
            <w:vAlign w:val="center"/>
          </w:tcPr>
          <w:p w14:paraId="7C7A6C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D7C5E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CC467B" w14:textId="77777777" w:rsidTr="595490D7">
        <w:tc>
          <w:tcPr>
            <w:tcW w:w="2694" w:type="dxa"/>
            <w:vAlign w:val="center"/>
          </w:tcPr>
          <w:p w14:paraId="4F7C39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B73DD7" w14:textId="1C074D7C" w:rsidR="0085747A" w:rsidRPr="009C54AE" w:rsidRDefault="00E87C88" w:rsidP="595490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5490D7">
              <w:rPr>
                <w:rFonts w:ascii="Corbel" w:hAnsi="Corbel"/>
                <w:b w:val="0"/>
                <w:sz w:val="24"/>
                <w:szCs w:val="24"/>
              </w:rPr>
              <w:t xml:space="preserve">Rok V, sem. 9 </w:t>
            </w:r>
          </w:p>
        </w:tc>
      </w:tr>
      <w:tr w:rsidR="0085747A" w:rsidRPr="009C54AE" w14:paraId="6ADEFB50" w14:textId="77777777" w:rsidTr="595490D7">
        <w:tc>
          <w:tcPr>
            <w:tcW w:w="2694" w:type="dxa"/>
            <w:vAlign w:val="center"/>
          </w:tcPr>
          <w:p w14:paraId="0AB8D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011FD" w14:textId="77777777" w:rsidR="0085747A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82DF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57E8FBCF" w14:textId="77777777" w:rsidTr="595490D7">
        <w:tc>
          <w:tcPr>
            <w:tcW w:w="2694" w:type="dxa"/>
            <w:vAlign w:val="center"/>
          </w:tcPr>
          <w:p w14:paraId="075C15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A5A648" w14:textId="77777777" w:rsidR="00923D7D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71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0900BEE" w14:textId="77777777" w:rsidTr="595490D7">
        <w:tc>
          <w:tcPr>
            <w:tcW w:w="2694" w:type="dxa"/>
            <w:vAlign w:val="center"/>
          </w:tcPr>
          <w:p w14:paraId="201124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B2C082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Kiełb </w:t>
            </w:r>
            <w:r w:rsidR="00C804C7">
              <w:rPr>
                <w:rFonts w:ascii="Corbel" w:hAnsi="Corbel"/>
                <w:b w:val="0"/>
                <w:sz w:val="24"/>
                <w:szCs w:val="24"/>
              </w:rPr>
              <w:t>Małgorzata</w:t>
            </w:r>
          </w:p>
        </w:tc>
      </w:tr>
      <w:tr w:rsidR="0085747A" w:rsidRPr="009C54AE" w14:paraId="0017BFB3" w14:textId="77777777" w:rsidTr="595490D7">
        <w:tc>
          <w:tcPr>
            <w:tcW w:w="2694" w:type="dxa"/>
            <w:vAlign w:val="center"/>
          </w:tcPr>
          <w:p w14:paraId="31264E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A32D90" w14:textId="447F396F" w:rsidR="0085747A" w:rsidRPr="009C54AE" w:rsidRDefault="0085747A" w:rsidP="595490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21F1B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428D5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3678D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609E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9FA5DF3" w14:textId="77777777" w:rsidTr="595490D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E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521F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6C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4E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B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7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8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6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B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0F495E7" w14:textId="77777777" w:rsidTr="595490D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28B" w14:textId="77777777" w:rsidR="00015B8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96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4C29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7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1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5C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2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0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C4B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516D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E0581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9FAA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5A8D37" w14:textId="77777777" w:rsidR="0085747A" w:rsidRPr="009C54AE" w:rsidRDefault="001E55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- </w:t>
      </w:r>
      <w:r w:rsidR="00C8327D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E83A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8C07F" w14:textId="59E4329C" w:rsidR="009C54AE" w:rsidRDefault="00E22FBC" w:rsidP="595490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752838FB">
        <w:rPr>
          <w:rFonts w:ascii="Corbel" w:hAnsi="Corbel"/>
          <w:smallCaps w:val="0"/>
        </w:rPr>
        <w:t xml:space="preserve">1.3 </w:t>
      </w:r>
      <w:r>
        <w:tab/>
      </w:r>
      <w:r w:rsidRPr="752838FB">
        <w:rPr>
          <w:rFonts w:ascii="Corbel" w:hAnsi="Corbel"/>
          <w:smallCaps w:val="0"/>
        </w:rPr>
        <w:t>For</w:t>
      </w:r>
      <w:r w:rsidR="00445970" w:rsidRPr="752838FB">
        <w:rPr>
          <w:rFonts w:ascii="Corbel" w:hAnsi="Corbel"/>
          <w:smallCaps w:val="0"/>
        </w:rPr>
        <w:t xml:space="preserve">ma zaliczenia przedmiotu </w:t>
      </w:r>
      <w:r w:rsidRPr="752838FB">
        <w:rPr>
          <w:rFonts w:ascii="Corbel" w:hAnsi="Corbel"/>
          <w:smallCaps w:val="0"/>
        </w:rPr>
        <w:t xml:space="preserve">(z toku) </w:t>
      </w:r>
      <w:r w:rsidR="001E5508" w:rsidRPr="752838FB">
        <w:rPr>
          <w:rFonts w:ascii="Corbel" w:hAnsi="Corbel"/>
          <w:b w:val="0"/>
          <w:smallCaps w:val="0"/>
        </w:rPr>
        <w:t>zaliczenie z oceną</w:t>
      </w:r>
    </w:p>
    <w:p w14:paraId="179DC8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B835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C18731" w14:textId="77777777" w:rsidTr="752838FB">
        <w:tc>
          <w:tcPr>
            <w:tcW w:w="9670" w:type="dxa"/>
          </w:tcPr>
          <w:p w14:paraId="098AF40F" w14:textId="43524CC3" w:rsidR="0085747A" w:rsidRPr="009C54AE" w:rsidRDefault="00E37DD1" w:rsidP="75283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52838FB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456C2EE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5128EA" w14:textId="5DE4840F" w:rsidR="0085747A" w:rsidRPr="00C05F44" w:rsidRDefault="0071620A" w:rsidP="752838FB">
      <w:pPr>
        <w:pStyle w:val="Punktygwne"/>
        <w:spacing w:before="0" w:after="0"/>
        <w:rPr>
          <w:rFonts w:ascii="Corbel" w:hAnsi="Corbel"/>
        </w:rPr>
      </w:pPr>
      <w:r w:rsidRPr="752838FB">
        <w:rPr>
          <w:rFonts w:ascii="Corbel" w:hAnsi="Corbel"/>
        </w:rPr>
        <w:t>3.</w:t>
      </w:r>
      <w:r w:rsidR="0085747A" w:rsidRPr="752838FB">
        <w:rPr>
          <w:rFonts w:ascii="Corbel" w:hAnsi="Corbel"/>
        </w:rPr>
        <w:t xml:space="preserve"> </w:t>
      </w:r>
      <w:r w:rsidR="00A84C85" w:rsidRPr="752838FB">
        <w:rPr>
          <w:rFonts w:ascii="Corbel" w:hAnsi="Corbel"/>
        </w:rPr>
        <w:t>cele, efekty uczenia się</w:t>
      </w:r>
      <w:r w:rsidR="0085747A" w:rsidRPr="752838FB">
        <w:rPr>
          <w:rFonts w:ascii="Corbel" w:hAnsi="Corbel"/>
        </w:rPr>
        <w:t>, treści Programowe i stosowane metody Dydaktyczne</w:t>
      </w:r>
    </w:p>
    <w:p w14:paraId="5E9B8BA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4935B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A08D800" w14:textId="77777777" w:rsidTr="00E856D9">
        <w:tc>
          <w:tcPr>
            <w:tcW w:w="851" w:type="dxa"/>
          </w:tcPr>
          <w:p w14:paraId="639DD80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3976B4F4" w14:textId="77777777" w:rsidR="0085747A" w:rsidRPr="009C54AE" w:rsidRDefault="00EA0F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programowania edukacyjnego, z uwzględnieniem możliwości rozwojowych dziecka w wieku przedszkolnym.</w:t>
            </w:r>
          </w:p>
        </w:tc>
      </w:tr>
      <w:tr w:rsidR="0085747A" w:rsidRPr="009C54AE" w14:paraId="4FE625C1" w14:textId="77777777" w:rsidTr="00E856D9">
        <w:tc>
          <w:tcPr>
            <w:tcW w:w="851" w:type="dxa"/>
          </w:tcPr>
          <w:p w14:paraId="605325EE" w14:textId="77777777" w:rsidR="0085747A" w:rsidRPr="009C54AE" w:rsidRDefault="008813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0E3028F" w14:textId="77777777" w:rsidR="0085747A" w:rsidRPr="009C54AE" w:rsidRDefault="007F36E5" w:rsidP="00EA0F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0085747A" w:rsidRPr="009C54AE" w14:paraId="25EBDFC4" w14:textId="77777777" w:rsidTr="00E856D9">
        <w:tc>
          <w:tcPr>
            <w:tcW w:w="851" w:type="dxa"/>
          </w:tcPr>
          <w:p w14:paraId="4B43360E" w14:textId="77777777" w:rsidR="0085747A" w:rsidRPr="009C54AE" w:rsidRDefault="0069552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C7D81DD" w14:textId="77777777" w:rsidR="0085747A" w:rsidRPr="009C54AE" w:rsidRDefault="00E856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przekonania o konieczności prowadzenia badań ewaluacyjnych jako czynnika wpływającego na podniesienie jakości pracy przedszkola.</w:t>
            </w:r>
          </w:p>
        </w:tc>
      </w:tr>
    </w:tbl>
    <w:p w14:paraId="64F42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491F5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E444B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50"/>
      </w:tblGrid>
      <w:tr w:rsidR="0085747A" w:rsidRPr="009C54AE" w14:paraId="0AD43445" w14:textId="77777777" w:rsidTr="0F8AF014">
        <w:tc>
          <w:tcPr>
            <w:tcW w:w="1701" w:type="dxa"/>
          </w:tcPr>
          <w:p w14:paraId="5D20F46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</w:tcPr>
          <w:p w14:paraId="544DB7B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50" w:type="dxa"/>
          </w:tcPr>
          <w:p w14:paraId="448DB136" w14:textId="2FE85F2A" w:rsidR="0085747A" w:rsidRPr="009C54AE" w:rsidRDefault="0085747A" w:rsidP="0F8AF0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F8AF014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F8AF014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73EA280B" w14:textId="77777777" w:rsidTr="0F8AF014">
        <w:tc>
          <w:tcPr>
            <w:tcW w:w="1701" w:type="dxa"/>
          </w:tcPr>
          <w:p w14:paraId="09E5F1C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78B69B" w14:textId="77777777" w:rsidR="0085747A" w:rsidRPr="009C54AE" w:rsidRDefault="00F628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zadania przedszkola zawarte w Podstawie programowej wychowania przedszkolnego </w:t>
            </w:r>
            <w:r w:rsidR="00B843AC">
              <w:rPr>
                <w:rFonts w:ascii="Corbel" w:hAnsi="Corbel"/>
                <w:b w:val="0"/>
                <w:smallCaps w:val="0"/>
                <w:szCs w:val="24"/>
              </w:rPr>
              <w:t>jako wyznacznik konstruowania programu nauczania.</w:t>
            </w:r>
          </w:p>
        </w:tc>
        <w:tc>
          <w:tcPr>
            <w:tcW w:w="1950" w:type="dxa"/>
          </w:tcPr>
          <w:p w14:paraId="13024050" w14:textId="77777777" w:rsidR="00E87C88" w:rsidRDefault="00E87C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69F508" w14:textId="77777777" w:rsidR="0085747A" w:rsidRPr="009C54AE" w:rsidRDefault="00ED18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</w:t>
            </w:r>
            <w:r w:rsidR="008E41FE">
              <w:rPr>
                <w:rFonts w:ascii="Corbel" w:hAnsi="Corbel"/>
                <w:b w:val="0"/>
                <w:smallCaps w:val="0"/>
                <w:szCs w:val="24"/>
              </w:rPr>
              <w:t>W.W</w:t>
            </w:r>
            <w:r w:rsidR="007841FB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14:paraId="7221F4E8" w14:textId="77777777" w:rsidTr="0F8AF014">
        <w:tc>
          <w:tcPr>
            <w:tcW w:w="1701" w:type="dxa"/>
          </w:tcPr>
          <w:p w14:paraId="790F1C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CB8A89" w14:textId="77777777" w:rsidR="0085747A" w:rsidRPr="009C54AE" w:rsidRDefault="00915E98" w:rsidP="003223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różnorodne uwarunkowania dotyczące istoty konstruowania programu i ewaluacji w przedszkolu. </w:t>
            </w:r>
          </w:p>
        </w:tc>
        <w:tc>
          <w:tcPr>
            <w:tcW w:w="1950" w:type="dxa"/>
          </w:tcPr>
          <w:p w14:paraId="428E8F73" w14:textId="77777777" w:rsidR="0085747A" w:rsidRPr="009C54AE" w:rsidRDefault="00ED18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7841FB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85747A" w:rsidRPr="009C54AE" w14:paraId="515E1189" w14:textId="77777777" w:rsidTr="0F8AF014">
        <w:trPr>
          <w:trHeight w:val="517"/>
        </w:trPr>
        <w:tc>
          <w:tcPr>
            <w:tcW w:w="1701" w:type="dxa"/>
          </w:tcPr>
          <w:p w14:paraId="1BBD6916" w14:textId="77777777" w:rsidR="0085747A" w:rsidRPr="009C54AE" w:rsidRDefault="007841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C752DC2" w14:textId="77777777" w:rsidR="0085747A" w:rsidRPr="009C54AE" w:rsidRDefault="004338FF" w:rsidP="003223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Skonstruuje autorski</w:t>
            </w:r>
            <w:r w:rsidR="00363783">
              <w:rPr>
                <w:rFonts w:ascii="Corbel" w:hAnsi="Corbel"/>
                <w:b w:val="0"/>
                <w:smallCaps w:val="0"/>
                <w:szCs w:val="24"/>
              </w:rPr>
              <w:t xml:space="preserve"> program uwzgledniający potencjał dzieci w wieku przedszkolnym.</w:t>
            </w:r>
          </w:p>
        </w:tc>
        <w:tc>
          <w:tcPr>
            <w:tcW w:w="1950" w:type="dxa"/>
          </w:tcPr>
          <w:p w14:paraId="4669513B" w14:textId="77777777" w:rsidR="0085747A" w:rsidRPr="009C54AE" w:rsidRDefault="00ED18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7841F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7841FB" w:rsidRPr="001A1CFE" w14:paraId="014A2B45" w14:textId="77777777" w:rsidTr="0F8AF014">
        <w:tc>
          <w:tcPr>
            <w:tcW w:w="1701" w:type="dxa"/>
          </w:tcPr>
          <w:p w14:paraId="20D38B17" w14:textId="77777777" w:rsidR="007841FB" w:rsidRDefault="001F2C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E8BAE6B" w14:textId="5E5A2B52" w:rsidR="007841FB" w:rsidRPr="009569D2" w:rsidRDefault="00383305" w:rsidP="00CF1E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52838FB">
              <w:rPr>
                <w:rFonts w:ascii="Corbel" w:hAnsi="Corbel"/>
                <w:sz w:val="24"/>
                <w:szCs w:val="24"/>
              </w:rPr>
              <w:t>Modeluje zachowania dzieci poprzez treści zawarte w prog</w:t>
            </w:r>
            <w:r w:rsidR="00754D81" w:rsidRPr="752838FB">
              <w:rPr>
                <w:rFonts w:ascii="Corbel" w:hAnsi="Corbel"/>
                <w:sz w:val="24"/>
                <w:szCs w:val="24"/>
              </w:rPr>
              <w:t>ramach wychowania przedszkolnego.</w:t>
            </w:r>
          </w:p>
        </w:tc>
        <w:tc>
          <w:tcPr>
            <w:tcW w:w="1950" w:type="dxa"/>
          </w:tcPr>
          <w:p w14:paraId="7FAF407E" w14:textId="77777777" w:rsidR="007841FB" w:rsidRDefault="00ED1894" w:rsidP="00CF1E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894FD0">
              <w:rPr>
                <w:rFonts w:ascii="Corbel" w:hAnsi="Corbel"/>
                <w:b w:val="0"/>
                <w:szCs w:val="24"/>
              </w:rPr>
              <w:t>02</w:t>
            </w:r>
          </w:p>
        </w:tc>
      </w:tr>
    </w:tbl>
    <w:p w14:paraId="156AB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C2F67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77684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8B37FF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85747A" w:rsidRPr="009C54AE" w14:paraId="3E661BCA" w14:textId="77777777" w:rsidTr="00C9281B">
        <w:tc>
          <w:tcPr>
            <w:tcW w:w="9747" w:type="dxa"/>
          </w:tcPr>
          <w:p w14:paraId="49402F5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81B" w:rsidRPr="009C54AE" w14:paraId="64EF9853" w14:textId="77777777" w:rsidTr="00C9281B">
        <w:tc>
          <w:tcPr>
            <w:tcW w:w="9747" w:type="dxa"/>
          </w:tcPr>
          <w:p w14:paraId="6E44EAC6" w14:textId="77777777" w:rsidR="00C9281B" w:rsidRPr="009C54AE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pojęcia, rodzaje programów.</w:t>
            </w:r>
          </w:p>
        </w:tc>
      </w:tr>
      <w:tr w:rsidR="00C9281B" w14:paraId="44E70163" w14:textId="77777777" w:rsidTr="00C9281B">
        <w:tc>
          <w:tcPr>
            <w:tcW w:w="9747" w:type="dxa"/>
          </w:tcPr>
          <w:p w14:paraId="56B3A5A8" w14:textId="77777777" w:rsidR="00C9281B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programu – etapy koncepcyjne</w:t>
            </w:r>
          </w:p>
        </w:tc>
      </w:tr>
      <w:tr w:rsidR="00C9281B" w:rsidRPr="009C54AE" w14:paraId="737C5613" w14:textId="77777777" w:rsidTr="00C9281B">
        <w:tc>
          <w:tcPr>
            <w:tcW w:w="9747" w:type="dxa"/>
          </w:tcPr>
          <w:p w14:paraId="6D2D0742" w14:textId="77777777" w:rsidR="00C9281B" w:rsidRPr="009C54AE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00C9281B" w:rsidRPr="009C54AE" w14:paraId="6BCA3CB1" w14:textId="77777777" w:rsidTr="00C9281B">
        <w:tc>
          <w:tcPr>
            <w:tcW w:w="9747" w:type="dxa"/>
          </w:tcPr>
          <w:p w14:paraId="03FF14B6" w14:textId="77777777" w:rsidR="00C9281B" w:rsidRPr="009C54AE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programu pracy przedszkola</w:t>
            </w:r>
          </w:p>
        </w:tc>
      </w:tr>
      <w:tr w:rsidR="00C9281B" w:rsidRPr="009C54AE" w14:paraId="08332AAF" w14:textId="77777777" w:rsidTr="00C9281B">
        <w:tc>
          <w:tcPr>
            <w:tcW w:w="9747" w:type="dxa"/>
          </w:tcPr>
          <w:p w14:paraId="48874371" w14:textId="77777777" w:rsidR="00C9281B" w:rsidRPr="009C54AE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w programach nauczania</w:t>
            </w:r>
          </w:p>
        </w:tc>
      </w:tr>
      <w:tr w:rsidR="00C9281B" w14:paraId="4B3B7B25" w14:textId="77777777" w:rsidTr="00C9281B">
        <w:tc>
          <w:tcPr>
            <w:tcW w:w="9747" w:type="dxa"/>
          </w:tcPr>
          <w:p w14:paraId="2DF92CE1" w14:textId="77777777" w:rsidR="00C9281B" w:rsidRDefault="00C9281B" w:rsidP="00EC1F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a plan pracy.</w:t>
            </w:r>
          </w:p>
        </w:tc>
      </w:tr>
    </w:tbl>
    <w:p w14:paraId="43F0184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DF38F9" w14:textId="77777777" w:rsidR="00C8327D" w:rsidRDefault="00C8327D" w:rsidP="00C8327D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4A998D9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FDA7BE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9783" w:type="dxa"/>
        <w:tblLook w:val="04A0" w:firstRow="1" w:lastRow="0" w:firstColumn="1" w:lastColumn="0" w:noHBand="0" w:noVBand="1"/>
      </w:tblPr>
      <w:tblGrid>
        <w:gridCol w:w="9783"/>
      </w:tblGrid>
      <w:tr w:rsidR="0085747A" w:rsidRPr="009C54AE" w14:paraId="7C2C49A1" w14:textId="77777777" w:rsidTr="752838FB">
        <w:tc>
          <w:tcPr>
            <w:tcW w:w="9783" w:type="dxa"/>
          </w:tcPr>
          <w:p w14:paraId="7BD02BC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2F43EB4" w14:textId="77777777" w:rsidTr="752838FB">
        <w:tc>
          <w:tcPr>
            <w:tcW w:w="9783" w:type="dxa"/>
          </w:tcPr>
          <w:p w14:paraId="4A11ABAF" w14:textId="1118FDC6" w:rsidR="0085747A" w:rsidRPr="009C54AE" w:rsidRDefault="531DBB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2838FB"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  <w:r w:rsidR="7FA55997" w:rsidRPr="752838FB">
              <w:rPr>
                <w:rFonts w:ascii="Corbel" w:hAnsi="Corbel"/>
                <w:sz w:val="24"/>
                <w:szCs w:val="24"/>
              </w:rPr>
              <w:t>,</w:t>
            </w:r>
            <w:r w:rsidRPr="752838FB">
              <w:rPr>
                <w:rFonts w:ascii="Corbel" w:hAnsi="Corbel"/>
                <w:sz w:val="24"/>
                <w:szCs w:val="24"/>
              </w:rPr>
              <w:t xml:space="preserve"> a programy nauczania</w:t>
            </w:r>
            <w:r w:rsidR="1DBF27F3" w:rsidRPr="752838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4FA3A2B" w14:textId="77777777" w:rsidTr="752838FB">
        <w:tc>
          <w:tcPr>
            <w:tcW w:w="9783" w:type="dxa"/>
          </w:tcPr>
          <w:p w14:paraId="0F1648F9" w14:textId="77777777" w:rsidR="0085747A" w:rsidRPr="009C54AE" w:rsidRDefault="00EC0E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konstruowania programu dla dzieci w wieku przedszkolnym; cechy dobrego programu.</w:t>
            </w:r>
            <w:r w:rsidR="00222A4B">
              <w:rPr>
                <w:rFonts w:ascii="Corbel" w:hAnsi="Corbel"/>
                <w:sz w:val="24"/>
                <w:szCs w:val="24"/>
              </w:rPr>
              <w:br/>
              <w:t>- rozpoznanie</w:t>
            </w:r>
            <w:r w:rsidR="00222A4B">
              <w:rPr>
                <w:rFonts w:ascii="Corbel" w:hAnsi="Corbel"/>
                <w:sz w:val="24"/>
                <w:szCs w:val="24"/>
              </w:rPr>
              <w:br/>
              <w:t>- projektowanie</w:t>
            </w:r>
            <w:r w:rsidR="00222A4B">
              <w:rPr>
                <w:rFonts w:ascii="Corbel" w:hAnsi="Corbel"/>
                <w:sz w:val="24"/>
                <w:szCs w:val="24"/>
              </w:rPr>
              <w:br/>
              <w:t>- wartościowanie zmiany</w:t>
            </w:r>
          </w:p>
        </w:tc>
      </w:tr>
      <w:tr w:rsidR="0085747A" w:rsidRPr="009C54AE" w14:paraId="1B4415C1" w14:textId="77777777" w:rsidTr="752838FB">
        <w:tc>
          <w:tcPr>
            <w:tcW w:w="9783" w:type="dxa"/>
          </w:tcPr>
          <w:p w14:paraId="6E9668EC" w14:textId="1D73FC28" w:rsidR="0085747A" w:rsidRPr="009C54AE" w:rsidRDefault="1DBF27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2838FB">
              <w:rPr>
                <w:rFonts w:ascii="Corbel" w:hAnsi="Corbel"/>
                <w:sz w:val="24"/>
                <w:szCs w:val="24"/>
              </w:rPr>
              <w:t>Struktura</w:t>
            </w:r>
            <w:r w:rsidR="5FCE8822" w:rsidRPr="752838FB">
              <w:rPr>
                <w:rFonts w:ascii="Corbel" w:hAnsi="Corbel"/>
                <w:sz w:val="24"/>
                <w:szCs w:val="24"/>
              </w:rPr>
              <w:t xml:space="preserve"> </w:t>
            </w:r>
            <w:r w:rsidR="58113149" w:rsidRPr="752838FB">
              <w:rPr>
                <w:rFonts w:ascii="Corbel" w:hAnsi="Corbel"/>
                <w:sz w:val="24"/>
                <w:szCs w:val="24"/>
              </w:rPr>
              <w:t>– układ treści programowych;</w:t>
            </w:r>
            <w:r w:rsidR="00222A4B">
              <w:br/>
            </w:r>
            <w:r w:rsidR="58113149" w:rsidRPr="752838FB">
              <w:rPr>
                <w:rFonts w:ascii="Corbel" w:hAnsi="Corbel"/>
                <w:sz w:val="24"/>
                <w:szCs w:val="24"/>
              </w:rPr>
              <w:lastRenderedPageBreak/>
              <w:t xml:space="preserve">- cele i działania edukacyjne, wynikające z nich zadania </w:t>
            </w:r>
            <w:r w:rsidR="00222A4B">
              <w:br/>
            </w:r>
            <w:r w:rsidR="58113149" w:rsidRPr="752838FB">
              <w:rPr>
                <w:rFonts w:ascii="Corbel" w:hAnsi="Corbel"/>
                <w:sz w:val="24"/>
                <w:szCs w:val="24"/>
              </w:rPr>
              <w:t>- układ treści w programie</w:t>
            </w:r>
            <w:r w:rsidR="00222A4B">
              <w:br/>
            </w:r>
            <w:r w:rsidR="58113149" w:rsidRPr="752838FB">
              <w:rPr>
                <w:rFonts w:ascii="Corbel" w:hAnsi="Corbel"/>
                <w:sz w:val="24"/>
                <w:szCs w:val="24"/>
              </w:rPr>
              <w:t>- korelacja i integracja jako zasady budowania programu</w:t>
            </w:r>
          </w:p>
        </w:tc>
      </w:tr>
      <w:tr w:rsidR="00222A4B" w14:paraId="50C7C33C" w14:textId="77777777" w:rsidTr="752838FB">
        <w:tc>
          <w:tcPr>
            <w:tcW w:w="9783" w:type="dxa"/>
          </w:tcPr>
          <w:p w14:paraId="46D83761" w14:textId="3DC96115" w:rsidR="003A2CB6" w:rsidRPr="00C8327D" w:rsidRDefault="6FD4E6CD" w:rsidP="00C832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52838FB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7DB3868E" w:rsidRPr="752838FB">
              <w:rPr>
                <w:rFonts w:ascii="Corbel" w:hAnsi="Corbel"/>
                <w:sz w:val="24"/>
                <w:szCs w:val="24"/>
              </w:rPr>
              <w:t>K</w:t>
            </w:r>
            <w:r w:rsidR="21B88216" w:rsidRPr="752838FB">
              <w:rPr>
                <w:rFonts w:ascii="Corbel" w:hAnsi="Corbel"/>
                <w:sz w:val="24"/>
                <w:szCs w:val="24"/>
              </w:rPr>
              <w:t xml:space="preserve">onstruowanie w grupach programów: profilaktyki lub edukacyjnego z uwzględnieniem </w:t>
            </w:r>
          </w:p>
          <w:p w14:paraId="6FD17022" w14:textId="77777777" w:rsidR="00222A4B" w:rsidRPr="00C8327D" w:rsidRDefault="003A2CB6" w:rsidP="00C832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 xml:space="preserve">  etapów rozwoju dziecka w obszarach: fizycznym, społecznym, emocjonalnym i poznawczym  </w:t>
            </w:r>
            <w:r w:rsidRPr="00C8327D">
              <w:rPr>
                <w:rFonts w:ascii="Corbel" w:hAnsi="Corbel"/>
                <w:sz w:val="24"/>
                <w:szCs w:val="24"/>
              </w:rPr>
              <w:br/>
              <w:t xml:space="preserve">  zgodnym z podstaw ą </w:t>
            </w:r>
            <w:r w:rsidR="00163690" w:rsidRPr="00C8327D">
              <w:rPr>
                <w:rFonts w:ascii="Corbel" w:hAnsi="Corbel"/>
                <w:sz w:val="24"/>
                <w:szCs w:val="24"/>
              </w:rPr>
              <w:t>programową</w:t>
            </w:r>
            <w:r w:rsidRPr="00C8327D">
              <w:rPr>
                <w:rFonts w:ascii="Corbel" w:hAnsi="Corbel"/>
                <w:sz w:val="24"/>
                <w:szCs w:val="24"/>
              </w:rPr>
              <w:t xml:space="preserve"> wychowania przedszkolnego</w:t>
            </w:r>
          </w:p>
        </w:tc>
      </w:tr>
      <w:tr w:rsidR="00222A4B" w14:paraId="142C7C22" w14:textId="77777777" w:rsidTr="752838FB">
        <w:tc>
          <w:tcPr>
            <w:tcW w:w="9783" w:type="dxa"/>
          </w:tcPr>
          <w:p w14:paraId="1A99AA71" w14:textId="77777777" w:rsidR="00222A4B" w:rsidRPr="00C8327D" w:rsidRDefault="00163690" w:rsidP="00C832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09A2D7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471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7C05A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DB326" w14:textId="77777777" w:rsidR="00153C41" w:rsidRPr="007E4BE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4DE7D83" w14:textId="77777777" w:rsidR="00E960BB" w:rsidRDefault="00C8327D" w:rsidP="00C8327D">
      <w:pPr>
        <w:rPr>
          <w:rFonts w:ascii="Corbel" w:hAnsi="Corbel"/>
          <w:smallCaps/>
          <w:szCs w:val="24"/>
        </w:rPr>
      </w:pPr>
      <w:r w:rsidRPr="00C8327D">
        <w:rPr>
          <w:rFonts w:ascii="Corbel" w:hAnsi="Corbel"/>
          <w:sz w:val="24"/>
          <w:szCs w:val="24"/>
        </w:rPr>
        <w:t>Wykład z prezentacją multimedialną, ćwiczenia, analiza tekstów.</w:t>
      </w:r>
    </w:p>
    <w:p w14:paraId="7681FA1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363DC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5A7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9000C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28"/>
        <w:gridCol w:w="2270"/>
      </w:tblGrid>
      <w:tr w:rsidR="0085747A" w:rsidRPr="009C54AE" w14:paraId="0DAC70DC" w14:textId="77777777" w:rsidTr="752838FB">
        <w:tc>
          <w:tcPr>
            <w:tcW w:w="1985" w:type="dxa"/>
          </w:tcPr>
          <w:p w14:paraId="21E479E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</w:tcPr>
          <w:p w14:paraId="552578E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C2E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99BCB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70" w:type="dxa"/>
          </w:tcPr>
          <w:p w14:paraId="08CF2D7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10AC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C8327D" w14:paraId="469345AE" w14:textId="77777777" w:rsidTr="752838FB">
        <w:tc>
          <w:tcPr>
            <w:tcW w:w="1985" w:type="dxa"/>
          </w:tcPr>
          <w:p w14:paraId="2B7273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0C3E036" w14:textId="3271B3E1" w:rsidR="0085747A" w:rsidRPr="00C8327D" w:rsidRDefault="193A3D43" w:rsidP="00C832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557D64DD" w14:textId="77777777" w:rsidR="0085747A" w:rsidRPr="00C8327D" w:rsidRDefault="002C2E8D" w:rsidP="00ED189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C8327D" w14:paraId="5C2DFB16" w14:textId="77777777" w:rsidTr="752838FB">
        <w:tc>
          <w:tcPr>
            <w:tcW w:w="1985" w:type="dxa"/>
          </w:tcPr>
          <w:p w14:paraId="1AE504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EE75F66" w14:textId="317E32FF" w:rsidR="0085747A" w:rsidRPr="00C8327D" w:rsidRDefault="193A3D43" w:rsidP="00C832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6D43C6C9" w14:textId="627BC4F4" w:rsidR="0085747A" w:rsidRPr="00C8327D" w:rsidRDefault="2A61DCDB" w:rsidP="00ED189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52838FB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947B7" w:rsidRPr="00C8327D" w14:paraId="441FC237" w14:textId="77777777" w:rsidTr="752838FB">
        <w:tc>
          <w:tcPr>
            <w:tcW w:w="1985" w:type="dxa"/>
          </w:tcPr>
          <w:p w14:paraId="6B0674C0" w14:textId="77777777" w:rsidR="00C947B7" w:rsidRDefault="00C947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1B9C9F5" w14:textId="69D62E90" w:rsidR="00C947B7" w:rsidRPr="00C8327D" w:rsidRDefault="39B75D0F" w:rsidP="00C832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 xml:space="preserve"> </w:t>
            </w:r>
            <w:r w:rsidR="193A3D43" w:rsidRPr="595490D7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7F859E88" w14:textId="77777777" w:rsidR="00C947B7" w:rsidRPr="00C8327D" w:rsidRDefault="002C2E8D" w:rsidP="00ED189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947B7" w:rsidRPr="00C8327D" w14:paraId="0F25C6B2" w14:textId="77777777" w:rsidTr="752838FB">
        <w:tc>
          <w:tcPr>
            <w:tcW w:w="1985" w:type="dxa"/>
          </w:tcPr>
          <w:p w14:paraId="116A86BC" w14:textId="77777777" w:rsidR="00C947B7" w:rsidRDefault="00C947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EBF8A1A" w14:textId="4BFBCFFA" w:rsidR="00C947B7" w:rsidRPr="00C8327D" w:rsidRDefault="39B75D0F" w:rsidP="00C832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 xml:space="preserve"> </w:t>
            </w:r>
            <w:r w:rsidR="193A3D43" w:rsidRPr="595490D7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5521DCF0" w14:textId="77777777" w:rsidR="00C947B7" w:rsidRPr="00C8327D" w:rsidRDefault="002C2E8D" w:rsidP="00ED1894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8327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74456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B87E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7D0CEE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66CF6A" w14:textId="77777777" w:rsidTr="752838FB">
        <w:tc>
          <w:tcPr>
            <w:tcW w:w="9670" w:type="dxa"/>
          </w:tcPr>
          <w:p w14:paraId="509DF903" w14:textId="27E02292" w:rsidR="0085747A" w:rsidRPr="009C54AE" w:rsidRDefault="2F6EB6FB" w:rsidP="7528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2838FB">
              <w:rPr>
                <w:rFonts w:ascii="Corbel" w:hAnsi="Corbel"/>
                <w:b w:val="0"/>
                <w:smallCaps w:val="0"/>
              </w:rPr>
              <w:t>Obecność i aktywny udział w zajęciach, pozy</w:t>
            </w:r>
            <w:r w:rsidR="797E8AF8" w:rsidRPr="752838FB">
              <w:rPr>
                <w:rFonts w:ascii="Corbel" w:hAnsi="Corbel"/>
                <w:b w:val="0"/>
                <w:smallCaps w:val="0"/>
              </w:rPr>
              <w:t>tywna ocena z programu autorskiego</w:t>
            </w:r>
            <w:r w:rsidRPr="752838F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E3001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3FB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835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AA744B" w14:textId="77777777" w:rsidTr="595490D7">
        <w:tc>
          <w:tcPr>
            <w:tcW w:w="4962" w:type="dxa"/>
            <w:vAlign w:val="center"/>
          </w:tcPr>
          <w:p w14:paraId="0116D2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93518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CB64BB" w14:textId="77777777" w:rsidTr="595490D7">
        <w:tc>
          <w:tcPr>
            <w:tcW w:w="4962" w:type="dxa"/>
          </w:tcPr>
          <w:p w14:paraId="173C29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A12EAEC" w14:textId="619E5DEA" w:rsidR="0085747A" w:rsidRPr="009C54AE" w:rsidRDefault="5D916DAE" w:rsidP="595490D7">
            <w:pPr>
              <w:pStyle w:val="Akapitzlist"/>
              <w:spacing w:after="0" w:line="240" w:lineRule="auto"/>
              <w:ind w:left="0"/>
              <w:jc w:val="center"/>
            </w:pPr>
            <w:r w:rsidRPr="595490D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D795975" w14:textId="77777777" w:rsidTr="595490D7">
        <w:tc>
          <w:tcPr>
            <w:tcW w:w="4962" w:type="dxa"/>
          </w:tcPr>
          <w:p w14:paraId="0FE443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304692F" w14:textId="0EA8103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1B441228" w14:textId="0AF15D8F" w:rsidR="00C61DC5" w:rsidRPr="009C54AE" w:rsidRDefault="23A63848" w:rsidP="595490D7">
            <w:pPr>
              <w:pStyle w:val="Akapitzlist"/>
              <w:spacing w:after="0" w:line="240" w:lineRule="auto"/>
              <w:ind w:left="0"/>
              <w:jc w:val="center"/>
            </w:pPr>
            <w:r w:rsidRPr="595490D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5508124" w14:textId="77777777" w:rsidTr="595490D7">
        <w:tc>
          <w:tcPr>
            <w:tcW w:w="4962" w:type="dxa"/>
          </w:tcPr>
          <w:p w14:paraId="14E8B37A" w14:textId="637DA25D" w:rsidR="00C61DC5" w:rsidRPr="009C54AE" w:rsidRDefault="00C61DC5" w:rsidP="007558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27A4AE05" w:rsidRPr="595490D7">
              <w:rPr>
                <w:rFonts w:ascii="Corbel" w:hAnsi="Corbel"/>
                <w:sz w:val="24"/>
                <w:szCs w:val="24"/>
              </w:rPr>
              <w:t xml:space="preserve"> </w:t>
            </w:r>
            <w:r w:rsidRPr="595490D7">
              <w:rPr>
                <w:rFonts w:ascii="Corbel" w:hAnsi="Corbel"/>
                <w:sz w:val="24"/>
                <w:szCs w:val="24"/>
              </w:rPr>
              <w:t>(p</w:t>
            </w:r>
            <w:r w:rsidR="64DBC5BD" w:rsidRPr="595490D7">
              <w:rPr>
                <w:rFonts w:ascii="Corbel" w:hAnsi="Corbel"/>
                <w:sz w:val="24"/>
                <w:szCs w:val="24"/>
              </w:rPr>
              <w:t>rzygotowanie do zajęć</w:t>
            </w:r>
            <w:r w:rsidRPr="595490D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1F02B117" w14:textId="009931D8" w:rsidR="00C61DC5" w:rsidRPr="009C54AE" w:rsidRDefault="38AD47F9" w:rsidP="595490D7">
            <w:pPr>
              <w:pStyle w:val="Akapitzlist"/>
              <w:spacing w:after="0" w:line="240" w:lineRule="auto"/>
              <w:ind w:left="0"/>
              <w:jc w:val="center"/>
            </w:pPr>
            <w:r w:rsidRPr="595490D7"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9C54AE" w14:paraId="21F4B87E" w14:textId="77777777" w:rsidTr="595490D7">
        <w:tc>
          <w:tcPr>
            <w:tcW w:w="4962" w:type="dxa"/>
          </w:tcPr>
          <w:p w14:paraId="3C772E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339F83B" w14:textId="54ECE448" w:rsidR="0085747A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71FAC8D" w14:textId="77777777" w:rsidTr="595490D7">
        <w:tc>
          <w:tcPr>
            <w:tcW w:w="4962" w:type="dxa"/>
          </w:tcPr>
          <w:p w14:paraId="445671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433C9B54" w14:textId="348F263E" w:rsidR="0085747A" w:rsidRPr="009C54AE" w:rsidRDefault="08F4C718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95490D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52B58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E327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6D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869FB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B96952" w14:textId="77777777" w:rsidTr="0071620A">
        <w:trPr>
          <w:trHeight w:val="397"/>
        </w:trPr>
        <w:tc>
          <w:tcPr>
            <w:tcW w:w="3544" w:type="dxa"/>
          </w:tcPr>
          <w:p w14:paraId="74DD5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55415C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2D948407" w14:textId="77777777" w:rsidTr="0071620A">
        <w:trPr>
          <w:trHeight w:val="397"/>
        </w:trPr>
        <w:tc>
          <w:tcPr>
            <w:tcW w:w="3544" w:type="dxa"/>
          </w:tcPr>
          <w:p w14:paraId="5B0A55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6712490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599C09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DFC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5B13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2429" w:rsidRPr="009C54AE" w14:paraId="0777D16D" w14:textId="77777777" w:rsidTr="0A8F1DDD">
        <w:trPr>
          <w:trHeight w:val="397"/>
        </w:trPr>
        <w:tc>
          <w:tcPr>
            <w:tcW w:w="7513" w:type="dxa"/>
          </w:tcPr>
          <w:p w14:paraId="3D0549C3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F2E5E96" w14:textId="6EEAD560" w:rsidR="7A8A0966" w:rsidRDefault="7A8A0966" w:rsidP="0A8F1DDD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</w:pPr>
            <w:r w:rsidRPr="0A8F1DD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Borgensztajn J., Karczewska-Gzik A., Milewska M., Witkowska E., Malinowski M. Wytyczne do tworzenia programów nauczania i scenariuszy zajęć/lekcji. Warszawa 2018</w:t>
            </w:r>
          </w:p>
          <w:p w14:paraId="0EEB9FC6" w14:textId="77777777" w:rsidR="00B32429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 S- Wprowadzenie do konstruowania szkolnych programów nauczania. Warszawa 2000</w:t>
            </w:r>
          </w:p>
          <w:p w14:paraId="005D31EB" w14:textId="77777777" w:rsidR="00B32429" w:rsidRPr="0050096B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  <w:color w:val="000000" w:themeColor="text1"/>
              </w:rPr>
              <w:t>Komorowska H- O programach prawie wszystko. Warszawa 1999</w:t>
            </w:r>
          </w:p>
          <w:p w14:paraId="7B36D751" w14:textId="35DFF104" w:rsidR="2AAA3B0D" w:rsidRDefault="2AAA3B0D" w:rsidP="0A8F1DDD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</w:pPr>
            <w:r w:rsidRPr="0A8F1DD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Leżańska W., Płóciennik E., Pedagogika Przedszkolna z metodyką. Łódź 2021</w:t>
            </w:r>
          </w:p>
          <w:p w14:paraId="1250C6B0" w14:textId="77777777" w:rsidR="00B32429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3FE2F7E6" w14:textId="77777777" w:rsidR="00B32429" w:rsidRPr="009C54AE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Ornstein A., Program szkolny. Założenia, zasady, problematyka, Warszawa 1998. </w:t>
            </w:r>
          </w:p>
          <w:p w14:paraId="014D0FFA" w14:textId="77777777" w:rsidR="00B32429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046A9236" w14:textId="77777777" w:rsidR="00B32429" w:rsidRPr="009C54AE" w:rsidRDefault="00B32429" w:rsidP="00B32429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B32429" w:rsidRPr="009C54AE" w14:paraId="0CE4A13E" w14:textId="77777777" w:rsidTr="0A8F1DDD">
        <w:trPr>
          <w:trHeight w:val="397"/>
        </w:trPr>
        <w:tc>
          <w:tcPr>
            <w:tcW w:w="7513" w:type="dxa"/>
          </w:tcPr>
          <w:p w14:paraId="1AA9FD3A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6645E3D" w14:textId="6C1537E5" w:rsidR="00B32429" w:rsidRDefault="3003E78D" w:rsidP="6408276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64082760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B32429" w:rsidRPr="64082760">
              <w:rPr>
                <w:rFonts w:ascii="Corbel" w:hAnsi="Corbel"/>
                <w:b w:val="0"/>
                <w:smallCaps w:val="0"/>
                <w:color w:val="000000" w:themeColor="text1"/>
              </w:rPr>
              <w:t>roda I- Od przedszkolaka do starszaka, Warszawa 2017</w:t>
            </w:r>
          </w:p>
          <w:p w14:paraId="538010B9" w14:textId="77777777" w:rsidR="00B32429" w:rsidRPr="00BC3BC8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 xml:space="preserve">Kwaśniewska M, Lendzion J, Żaba-Żabińska W- Wokół przedszkola.  </w:t>
            </w:r>
            <w:r>
              <w:br/>
            </w:r>
            <w:r w:rsidRPr="0A8F1DDD">
              <w:rPr>
                <w:rFonts w:ascii="Corbel" w:hAnsi="Corbel"/>
                <w:b w:val="0"/>
                <w:smallCaps w:val="0"/>
              </w:rPr>
              <w:t xml:space="preserve"> Program wychowania przedszkolnego. Kielce 2018</w:t>
            </w:r>
          </w:p>
          <w:p w14:paraId="730E6EF0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BC2E886" w14:textId="77777777" w:rsidR="00B32429" w:rsidRPr="00DA3073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4F5F0F8E" w14:textId="77777777" w:rsidR="00B32429" w:rsidRPr="00F76273" w:rsidRDefault="00B32429" w:rsidP="00B32429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0A75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D4A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9DC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5C42A" w14:textId="77777777" w:rsidR="006A426A" w:rsidRDefault="006A426A" w:rsidP="00C16ABF">
      <w:pPr>
        <w:spacing w:after="0" w:line="240" w:lineRule="auto"/>
      </w:pPr>
      <w:r>
        <w:separator/>
      </w:r>
    </w:p>
  </w:endnote>
  <w:endnote w:type="continuationSeparator" w:id="0">
    <w:p w14:paraId="43DAFB7B" w14:textId="77777777" w:rsidR="006A426A" w:rsidRDefault="006A42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441CB" w14:textId="77777777" w:rsidR="006A426A" w:rsidRDefault="006A426A" w:rsidP="00C16ABF">
      <w:pPr>
        <w:spacing w:after="0" w:line="240" w:lineRule="auto"/>
      </w:pPr>
      <w:r>
        <w:separator/>
      </w:r>
    </w:p>
  </w:footnote>
  <w:footnote w:type="continuationSeparator" w:id="0">
    <w:p w14:paraId="024E862F" w14:textId="77777777" w:rsidR="006A426A" w:rsidRDefault="006A426A" w:rsidP="00C16ABF">
      <w:pPr>
        <w:spacing w:after="0" w:line="240" w:lineRule="auto"/>
      </w:pPr>
      <w:r>
        <w:continuationSeparator/>
      </w:r>
    </w:p>
  </w:footnote>
  <w:footnote w:id="1">
    <w:p w14:paraId="4FDA27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66D1E"/>
    <w:multiLevelType w:val="hybridMultilevel"/>
    <w:tmpl w:val="C922D4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A563B"/>
    <w:multiLevelType w:val="hybridMultilevel"/>
    <w:tmpl w:val="BA560D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313969">
    <w:abstractNumId w:val="0"/>
  </w:num>
  <w:num w:numId="2" w16cid:durableId="1809976920">
    <w:abstractNumId w:val="3"/>
  </w:num>
  <w:num w:numId="3" w16cid:durableId="712191522">
    <w:abstractNumId w:val="2"/>
  </w:num>
  <w:num w:numId="4" w16cid:durableId="2129933130">
    <w:abstractNumId w:val="1"/>
  </w:num>
  <w:num w:numId="5" w16cid:durableId="266386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19A3"/>
    <w:rsid w:val="00022ECE"/>
    <w:rsid w:val="00042A51"/>
    <w:rsid w:val="00042D2E"/>
    <w:rsid w:val="00044C82"/>
    <w:rsid w:val="00054D9D"/>
    <w:rsid w:val="00070ED6"/>
    <w:rsid w:val="000742DC"/>
    <w:rsid w:val="000777A2"/>
    <w:rsid w:val="00084C12"/>
    <w:rsid w:val="0009462C"/>
    <w:rsid w:val="00094B12"/>
    <w:rsid w:val="00096A2C"/>
    <w:rsid w:val="00096C46"/>
    <w:rsid w:val="000A296F"/>
    <w:rsid w:val="000A2A28"/>
    <w:rsid w:val="000A5476"/>
    <w:rsid w:val="000B192D"/>
    <w:rsid w:val="000B28EE"/>
    <w:rsid w:val="000B3E37"/>
    <w:rsid w:val="000B7166"/>
    <w:rsid w:val="000D04B0"/>
    <w:rsid w:val="000D4BBE"/>
    <w:rsid w:val="000E4D9F"/>
    <w:rsid w:val="000F1C57"/>
    <w:rsid w:val="000F5615"/>
    <w:rsid w:val="00115D19"/>
    <w:rsid w:val="001201EF"/>
    <w:rsid w:val="00124BFF"/>
    <w:rsid w:val="0012560E"/>
    <w:rsid w:val="00127108"/>
    <w:rsid w:val="00134B13"/>
    <w:rsid w:val="00146BC0"/>
    <w:rsid w:val="00153C41"/>
    <w:rsid w:val="00154381"/>
    <w:rsid w:val="00163690"/>
    <w:rsid w:val="001640A7"/>
    <w:rsid w:val="00164FA7"/>
    <w:rsid w:val="00166A03"/>
    <w:rsid w:val="001718A7"/>
    <w:rsid w:val="001737CF"/>
    <w:rsid w:val="00176083"/>
    <w:rsid w:val="00184CE7"/>
    <w:rsid w:val="00192F37"/>
    <w:rsid w:val="001A1CFE"/>
    <w:rsid w:val="001A70D2"/>
    <w:rsid w:val="001C288A"/>
    <w:rsid w:val="001D64ED"/>
    <w:rsid w:val="001D657B"/>
    <w:rsid w:val="001D7A6E"/>
    <w:rsid w:val="001D7B54"/>
    <w:rsid w:val="001E0209"/>
    <w:rsid w:val="001E5508"/>
    <w:rsid w:val="001E587C"/>
    <w:rsid w:val="001F2CA2"/>
    <w:rsid w:val="001F2CCC"/>
    <w:rsid w:val="002144C0"/>
    <w:rsid w:val="00217F9A"/>
    <w:rsid w:val="00222A4B"/>
    <w:rsid w:val="0022477D"/>
    <w:rsid w:val="002254E9"/>
    <w:rsid w:val="002278A9"/>
    <w:rsid w:val="002336F9"/>
    <w:rsid w:val="0024028F"/>
    <w:rsid w:val="00244ABC"/>
    <w:rsid w:val="00281FF2"/>
    <w:rsid w:val="00282056"/>
    <w:rsid w:val="002857DE"/>
    <w:rsid w:val="00291567"/>
    <w:rsid w:val="002A22BF"/>
    <w:rsid w:val="002A2389"/>
    <w:rsid w:val="002A671D"/>
    <w:rsid w:val="002B3D4A"/>
    <w:rsid w:val="002B4D55"/>
    <w:rsid w:val="002B5EA0"/>
    <w:rsid w:val="002B6119"/>
    <w:rsid w:val="002C1F06"/>
    <w:rsid w:val="002C2E8D"/>
    <w:rsid w:val="002D3375"/>
    <w:rsid w:val="002D4E78"/>
    <w:rsid w:val="002D73D4"/>
    <w:rsid w:val="002F02A3"/>
    <w:rsid w:val="002F2022"/>
    <w:rsid w:val="002F4ABE"/>
    <w:rsid w:val="003018BA"/>
    <w:rsid w:val="0030395F"/>
    <w:rsid w:val="00305C92"/>
    <w:rsid w:val="003151C5"/>
    <w:rsid w:val="003223C8"/>
    <w:rsid w:val="003343CF"/>
    <w:rsid w:val="00341C48"/>
    <w:rsid w:val="00346FE9"/>
    <w:rsid w:val="0034759A"/>
    <w:rsid w:val="00347931"/>
    <w:rsid w:val="003503F6"/>
    <w:rsid w:val="003530DD"/>
    <w:rsid w:val="003541EE"/>
    <w:rsid w:val="00363783"/>
    <w:rsid w:val="00363F78"/>
    <w:rsid w:val="00383305"/>
    <w:rsid w:val="00385C12"/>
    <w:rsid w:val="003A0A5B"/>
    <w:rsid w:val="003A1176"/>
    <w:rsid w:val="003A2CB6"/>
    <w:rsid w:val="003C0BAE"/>
    <w:rsid w:val="003C4A0F"/>
    <w:rsid w:val="003D18A9"/>
    <w:rsid w:val="003D6CE2"/>
    <w:rsid w:val="003E1941"/>
    <w:rsid w:val="003E2FE6"/>
    <w:rsid w:val="003E49D5"/>
    <w:rsid w:val="003F38C0"/>
    <w:rsid w:val="00412946"/>
    <w:rsid w:val="00414E3C"/>
    <w:rsid w:val="0042244A"/>
    <w:rsid w:val="0042745A"/>
    <w:rsid w:val="00431D5C"/>
    <w:rsid w:val="004338FF"/>
    <w:rsid w:val="004362C6"/>
    <w:rsid w:val="00437FA2"/>
    <w:rsid w:val="0044079D"/>
    <w:rsid w:val="00445970"/>
    <w:rsid w:val="00461EFC"/>
    <w:rsid w:val="00463C50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730"/>
    <w:rsid w:val="005C080F"/>
    <w:rsid w:val="005C55E5"/>
    <w:rsid w:val="005C696A"/>
    <w:rsid w:val="005E6E85"/>
    <w:rsid w:val="005F1CF1"/>
    <w:rsid w:val="005F31D2"/>
    <w:rsid w:val="0061029B"/>
    <w:rsid w:val="00617230"/>
    <w:rsid w:val="00621CE1"/>
    <w:rsid w:val="00627FC9"/>
    <w:rsid w:val="00632BF4"/>
    <w:rsid w:val="00647FA8"/>
    <w:rsid w:val="00650C5F"/>
    <w:rsid w:val="00654934"/>
    <w:rsid w:val="0065494D"/>
    <w:rsid w:val="006620D9"/>
    <w:rsid w:val="00671140"/>
    <w:rsid w:val="00671958"/>
    <w:rsid w:val="00675843"/>
    <w:rsid w:val="006778A1"/>
    <w:rsid w:val="00693F43"/>
    <w:rsid w:val="0069552F"/>
    <w:rsid w:val="00696477"/>
    <w:rsid w:val="006A426A"/>
    <w:rsid w:val="006D050F"/>
    <w:rsid w:val="006D6139"/>
    <w:rsid w:val="006E5D65"/>
    <w:rsid w:val="006F1282"/>
    <w:rsid w:val="006F1FBC"/>
    <w:rsid w:val="006F31E2"/>
    <w:rsid w:val="006F39DC"/>
    <w:rsid w:val="00706544"/>
    <w:rsid w:val="007072BA"/>
    <w:rsid w:val="0071620A"/>
    <w:rsid w:val="00724677"/>
    <w:rsid w:val="00725459"/>
    <w:rsid w:val="007327BD"/>
    <w:rsid w:val="00734608"/>
    <w:rsid w:val="00735C1B"/>
    <w:rsid w:val="00745302"/>
    <w:rsid w:val="007461D6"/>
    <w:rsid w:val="00746EC8"/>
    <w:rsid w:val="00754D81"/>
    <w:rsid w:val="00755837"/>
    <w:rsid w:val="00757580"/>
    <w:rsid w:val="00763BF1"/>
    <w:rsid w:val="00766FD4"/>
    <w:rsid w:val="0078168C"/>
    <w:rsid w:val="00782DF8"/>
    <w:rsid w:val="007841FB"/>
    <w:rsid w:val="00787C2A"/>
    <w:rsid w:val="00787D1F"/>
    <w:rsid w:val="00790E27"/>
    <w:rsid w:val="007A4022"/>
    <w:rsid w:val="007A6E6E"/>
    <w:rsid w:val="007C3299"/>
    <w:rsid w:val="007C3BCC"/>
    <w:rsid w:val="007C4546"/>
    <w:rsid w:val="007C6A1F"/>
    <w:rsid w:val="007D1419"/>
    <w:rsid w:val="007D6E56"/>
    <w:rsid w:val="007E0BB0"/>
    <w:rsid w:val="007E4BE8"/>
    <w:rsid w:val="007F36E5"/>
    <w:rsid w:val="007F4155"/>
    <w:rsid w:val="0081554D"/>
    <w:rsid w:val="0081707E"/>
    <w:rsid w:val="00834ECF"/>
    <w:rsid w:val="00842E2A"/>
    <w:rsid w:val="008449B3"/>
    <w:rsid w:val="0085747A"/>
    <w:rsid w:val="0086697F"/>
    <w:rsid w:val="00881351"/>
    <w:rsid w:val="00881563"/>
    <w:rsid w:val="00884922"/>
    <w:rsid w:val="00885F64"/>
    <w:rsid w:val="008917F9"/>
    <w:rsid w:val="00894FD0"/>
    <w:rsid w:val="008A45F7"/>
    <w:rsid w:val="008C0CC0"/>
    <w:rsid w:val="008C19A9"/>
    <w:rsid w:val="008C379D"/>
    <w:rsid w:val="008C5147"/>
    <w:rsid w:val="008C5359"/>
    <w:rsid w:val="008C5363"/>
    <w:rsid w:val="008D3DFB"/>
    <w:rsid w:val="008E41FE"/>
    <w:rsid w:val="008E64F4"/>
    <w:rsid w:val="008F12C9"/>
    <w:rsid w:val="008F6E29"/>
    <w:rsid w:val="00901AF5"/>
    <w:rsid w:val="00915458"/>
    <w:rsid w:val="00915E98"/>
    <w:rsid w:val="00916188"/>
    <w:rsid w:val="00923D7D"/>
    <w:rsid w:val="00950747"/>
    <w:rsid w:val="009508DF"/>
    <w:rsid w:val="00950DAC"/>
    <w:rsid w:val="00954A07"/>
    <w:rsid w:val="00955133"/>
    <w:rsid w:val="009569D2"/>
    <w:rsid w:val="00997F14"/>
    <w:rsid w:val="009A78D9"/>
    <w:rsid w:val="009C3E31"/>
    <w:rsid w:val="009C54AE"/>
    <w:rsid w:val="009C788E"/>
    <w:rsid w:val="009D4BC6"/>
    <w:rsid w:val="009D6FA8"/>
    <w:rsid w:val="009D7A81"/>
    <w:rsid w:val="009E3B41"/>
    <w:rsid w:val="009F3C5C"/>
    <w:rsid w:val="009F4610"/>
    <w:rsid w:val="00A00233"/>
    <w:rsid w:val="00A00ECC"/>
    <w:rsid w:val="00A155EE"/>
    <w:rsid w:val="00A2245B"/>
    <w:rsid w:val="00A30110"/>
    <w:rsid w:val="00A36899"/>
    <w:rsid w:val="00A371F6"/>
    <w:rsid w:val="00A41E0F"/>
    <w:rsid w:val="00A4382A"/>
    <w:rsid w:val="00A43BF6"/>
    <w:rsid w:val="00A53FA5"/>
    <w:rsid w:val="00A54817"/>
    <w:rsid w:val="00A601C8"/>
    <w:rsid w:val="00A60799"/>
    <w:rsid w:val="00A75563"/>
    <w:rsid w:val="00A77C4E"/>
    <w:rsid w:val="00A84C85"/>
    <w:rsid w:val="00A9116A"/>
    <w:rsid w:val="00A97DE1"/>
    <w:rsid w:val="00A97EA8"/>
    <w:rsid w:val="00AB053C"/>
    <w:rsid w:val="00AB51A5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440F"/>
    <w:rsid w:val="00B06142"/>
    <w:rsid w:val="00B123DD"/>
    <w:rsid w:val="00B135B1"/>
    <w:rsid w:val="00B3130B"/>
    <w:rsid w:val="00B3242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AC"/>
    <w:rsid w:val="00B90885"/>
    <w:rsid w:val="00BB4A37"/>
    <w:rsid w:val="00BB520A"/>
    <w:rsid w:val="00BD3869"/>
    <w:rsid w:val="00BD66E9"/>
    <w:rsid w:val="00BD6FF4"/>
    <w:rsid w:val="00BF2C41"/>
    <w:rsid w:val="00C058B4"/>
    <w:rsid w:val="00C05F44"/>
    <w:rsid w:val="00C131B5"/>
    <w:rsid w:val="00C156E0"/>
    <w:rsid w:val="00C16ABF"/>
    <w:rsid w:val="00C170AE"/>
    <w:rsid w:val="00C256D8"/>
    <w:rsid w:val="00C26CB7"/>
    <w:rsid w:val="00C324C1"/>
    <w:rsid w:val="00C3641A"/>
    <w:rsid w:val="00C36992"/>
    <w:rsid w:val="00C55AF7"/>
    <w:rsid w:val="00C56036"/>
    <w:rsid w:val="00C61DC5"/>
    <w:rsid w:val="00C67E92"/>
    <w:rsid w:val="00C70A26"/>
    <w:rsid w:val="00C766DF"/>
    <w:rsid w:val="00C804C7"/>
    <w:rsid w:val="00C8327D"/>
    <w:rsid w:val="00C91887"/>
    <w:rsid w:val="00C9281B"/>
    <w:rsid w:val="00C947B7"/>
    <w:rsid w:val="00C94B98"/>
    <w:rsid w:val="00CA2B96"/>
    <w:rsid w:val="00CA5089"/>
    <w:rsid w:val="00CA5DDE"/>
    <w:rsid w:val="00CB46CD"/>
    <w:rsid w:val="00CD6897"/>
    <w:rsid w:val="00CE5BAC"/>
    <w:rsid w:val="00CF1E33"/>
    <w:rsid w:val="00CF25BE"/>
    <w:rsid w:val="00CF2C9D"/>
    <w:rsid w:val="00CF5941"/>
    <w:rsid w:val="00CF78ED"/>
    <w:rsid w:val="00D02B25"/>
    <w:rsid w:val="00D02EBA"/>
    <w:rsid w:val="00D03D9C"/>
    <w:rsid w:val="00D17C3C"/>
    <w:rsid w:val="00D26B2C"/>
    <w:rsid w:val="00D352C9"/>
    <w:rsid w:val="00D367B2"/>
    <w:rsid w:val="00D425B2"/>
    <w:rsid w:val="00D428D6"/>
    <w:rsid w:val="00D552B2"/>
    <w:rsid w:val="00D608D1"/>
    <w:rsid w:val="00D66960"/>
    <w:rsid w:val="00D74119"/>
    <w:rsid w:val="00D8075B"/>
    <w:rsid w:val="00D8678B"/>
    <w:rsid w:val="00D942D5"/>
    <w:rsid w:val="00DA2114"/>
    <w:rsid w:val="00DC01AC"/>
    <w:rsid w:val="00DD6515"/>
    <w:rsid w:val="00DE09C0"/>
    <w:rsid w:val="00DE4A14"/>
    <w:rsid w:val="00DF320D"/>
    <w:rsid w:val="00DF3687"/>
    <w:rsid w:val="00DF71C8"/>
    <w:rsid w:val="00E129B8"/>
    <w:rsid w:val="00E21E7D"/>
    <w:rsid w:val="00E22FBC"/>
    <w:rsid w:val="00E24BF5"/>
    <w:rsid w:val="00E25338"/>
    <w:rsid w:val="00E37DD1"/>
    <w:rsid w:val="00E51E44"/>
    <w:rsid w:val="00E5631A"/>
    <w:rsid w:val="00E63348"/>
    <w:rsid w:val="00E77E88"/>
    <w:rsid w:val="00E8107D"/>
    <w:rsid w:val="00E856D9"/>
    <w:rsid w:val="00E87C88"/>
    <w:rsid w:val="00E93ABF"/>
    <w:rsid w:val="00E960BB"/>
    <w:rsid w:val="00E96FA5"/>
    <w:rsid w:val="00EA0F46"/>
    <w:rsid w:val="00EA2074"/>
    <w:rsid w:val="00EA4832"/>
    <w:rsid w:val="00EA4E9D"/>
    <w:rsid w:val="00EA52AF"/>
    <w:rsid w:val="00EB5401"/>
    <w:rsid w:val="00EC0E9B"/>
    <w:rsid w:val="00EC35AB"/>
    <w:rsid w:val="00EC4899"/>
    <w:rsid w:val="00ED03AB"/>
    <w:rsid w:val="00ED1894"/>
    <w:rsid w:val="00ED32D2"/>
    <w:rsid w:val="00EE32DE"/>
    <w:rsid w:val="00EE5457"/>
    <w:rsid w:val="00F070AB"/>
    <w:rsid w:val="00F1241F"/>
    <w:rsid w:val="00F17567"/>
    <w:rsid w:val="00F27A7B"/>
    <w:rsid w:val="00F505BB"/>
    <w:rsid w:val="00F526AF"/>
    <w:rsid w:val="00F617C3"/>
    <w:rsid w:val="00F628F7"/>
    <w:rsid w:val="00F62FFD"/>
    <w:rsid w:val="00F7066B"/>
    <w:rsid w:val="00F7179C"/>
    <w:rsid w:val="00F7515C"/>
    <w:rsid w:val="00F7627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F4C718"/>
    <w:rsid w:val="0A8F1DDD"/>
    <w:rsid w:val="0AABB10E"/>
    <w:rsid w:val="0D5A47F8"/>
    <w:rsid w:val="0F8AF014"/>
    <w:rsid w:val="10BBF2E6"/>
    <w:rsid w:val="193A3D43"/>
    <w:rsid w:val="1DBF27F3"/>
    <w:rsid w:val="21A26572"/>
    <w:rsid w:val="21B88216"/>
    <w:rsid w:val="22736552"/>
    <w:rsid w:val="23A63848"/>
    <w:rsid w:val="27A4AE05"/>
    <w:rsid w:val="2A61DCDB"/>
    <w:rsid w:val="2AAA3B0D"/>
    <w:rsid w:val="2F6EB6FB"/>
    <w:rsid w:val="3003E78D"/>
    <w:rsid w:val="33CF40C9"/>
    <w:rsid w:val="37FA35C5"/>
    <w:rsid w:val="38AD47F9"/>
    <w:rsid w:val="39B75D0F"/>
    <w:rsid w:val="3DD44FFD"/>
    <w:rsid w:val="3E06FD9B"/>
    <w:rsid w:val="4145168F"/>
    <w:rsid w:val="422567D5"/>
    <w:rsid w:val="44217899"/>
    <w:rsid w:val="5267164A"/>
    <w:rsid w:val="531DBB53"/>
    <w:rsid w:val="58113149"/>
    <w:rsid w:val="595490D7"/>
    <w:rsid w:val="5C724ACF"/>
    <w:rsid w:val="5D916DAE"/>
    <w:rsid w:val="5DAA059B"/>
    <w:rsid w:val="5FCE8822"/>
    <w:rsid w:val="64082760"/>
    <w:rsid w:val="64DBC5BD"/>
    <w:rsid w:val="66CAF6BA"/>
    <w:rsid w:val="6FD4E6CD"/>
    <w:rsid w:val="70A1BEE3"/>
    <w:rsid w:val="752838FB"/>
    <w:rsid w:val="797E8AF8"/>
    <w:rsid w:val="7A8A0966"/>
    <w:rsid w:val="7D010552"/>
    <w:rsid w:val="7DB3868E"/>
    <w:rsid w:val="7EE6ACBD"/>
    <w:rsid w:val="7FA5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D824"/>
  <w15:docId w15:val="{E1A89CFF-E17A-40E9-A2A4-1B532E60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D76D7-C2F3-4812-9A00-47C1BF91B2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926B1-0586-49C0-9C68-ACA1C415A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C0C5B-49C8-4B96-BC3F-05A8C4C05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FD37EC-17A5-47AF-BBCF-CADB3178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897</Words>
  <Characters>5383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14</cp:revision>
  <cp:lastPrinted>2019-02-06T12:12:00Z</cp:lastPrinted>
  <dcterms:created xsi:type="dcterms:W3CDTF">2024-10-06T08:58:00Z</dcterms:created>
  <dcterms:modified xsi:type="dcterms:W3CDTF">2025-10-12T10:25:00Z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